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AAFFA" w14:textId="1322A83A" w:rsidR="00F77D77" w:rsidRPr="00F77D77" w:rsidRDefault="00F77D77" w:rsidP="00665086">
      <w:pPr>
        <w:pStyle w:val="Heading1"/>
        <w:jc w:val="center"/>
        <w:rPr>
          <w:color w:val="auto"/>
          <w:lang w:val="en-GB" w:eastAsia="en-GB"/>
        </w:rPr>
      </w:pPr>
      <w:r w:rsidRPr="00F77D77">
        <w:rPr>
          <w:lang w:val="sr-Latn-RS" w:eastAsia="en-GB"/>
        </w:rPr>
        <w:t>An</w:t>
      </w:r>
      <w:r w:rsidR="00812842">
        <w:rPr>
          <w:lang w:val="sr-Latn-RS" w:eastAsia="en-GB"/>
        </w:rPr>
        <w:t>n</w:t>
      </w:r>
      <w:r w:rsidRPr="00F77D77">
        <w:rPr>
          <w:lang w:val="sr-Latn-RS" w:eastAsia="en-GB"/>
        </w:rPr>
        <w:t>e</w:t>
      </w:r>
      <w:r w:rsidR="00812842">
        <w:rPr>
          <w:lang w:val="sr-Latn-RS" w:eastAsia="en-GB"/>
        </w:rPr>
        <w:t>x</w:t>
      </w:r>
      <w:r w:rsidRPr="00F77D77">
        <w:rPr>
          <w:lang w:val="sr-Latn-RS" w:eastAsia="en-GB"/>
        </w:rPr>
        <w:t> 1: </w:t>
      </w:r>
      <w:r w:rsidR="00812842">
        <w:rPr>
          <w:lang w:val="sr-Latn-RS" w:eastAsia="en-GB"/>
        </w:rPr>
        <w:t>Grant Application Form</w:t>
      </w:r>
    </w:p>
    <w:p w14:paraId="7CDDD4F8" w14:textId="77777777" w:rsidR="00F77D77" w:rsidRPr="00F77D77" w:rsidRDefault="00F77D77" w:rsidP="00F77D77">
      <w:pPr>
        <w:spacing w:line="240" w:lineRule="auto"/>
        <w:ind w:left="-900"/>
        <w:jc w:val="center"/>
        <w:textAlignment w:val="baseline"/>
        <w:rPr>
          <w:rFonts w:eastAsia="Times New Roman" w:cstheme="minorHAnsi"/>
          <w:b w:val="0"/>
          <w:color w:val="auto"/>
          <w:sz w:val="24"/>
          <w:szCs w:val="24"/>
          <w:lang w:val="en-GB" w:eastAsia="en-GB"/>
        </w:rPr>
      </w:pPr>
      <w:r w:rsidRPr="00F77D77">
        <w:rPr>
          <w:rFonts w:eastAsia="Times New Roman" w:cstheme="minorHAnsi"/>
          <w:b w:val="0"/>
          <w:color w:val="auto"/>
          <w:sz w:val="24"/>
          <w:szCs w:val="24"/>
          <w:lang w:val="en-GB" w:eastAsia="en-GB"/>
        </w:rPr>
        <w:t> </w:t>
      </w:r>
    </w:p>
    <w:tbl>
      <w:tblPr>
        <w:tblW w:w="100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2"/>
        <w:gridCol w:w="7160"/>
      </w:tblGrid>
      <w:tr w:rsidR="00F77D77" w:rsidRPr="00812842" w14:paraId="431C1A47" w14:textId="77777777" w:rsidTr="63C53D1B"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9C80"/>
            <w:hideMark/>
          </w:tcPr>
          <w:p w14:paraId="6540356A" w14:textId="30F9A763" w:rsidR="00F77D77" w:rsidRPr="00812842" w:rsidRDefault="00812842" w:rsidP="63C53D1B">
            <w:pPr>
              <w:spacing w:line="240" w:lineRule="auto"/>
              <w:textAlignment w:val="baseline"/>
              <w:rPr>
                <w:rFonts w:eastAsia="Times New Roman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>Applying organization</w:t>
            </w:r>
            <w:r w:rsidR="01C76DDC"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>(</w:t>
            </w:r>
            <w:r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>s</w:t>
            </w:r>
            <w:r w:rsidR="18452704"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>)</w:t>
            </w:r>
          </w:p>
          <w:p w14:paraId="6B4DFF25" w14:textId="3CA20290" w:rsidR="00F77D77" w:rsidRPr="00812842" w:rsidRDefault="00812842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bCs/>
                <w:color w:val="auto"/>
                <w:sz w:val="24"/>
                <w:szCs w:val="24"/>
                <w:lang w:val="en-GB" w:eastAsia="en-GB"/>
              </w:rPr>
            </w:pPr>
            <w:r w:rsidRPr="00812842">
              <w:rPr>
                <w:rStyle w:val="normaltextrun"/>
                <w:rFonts w:ascii="Century Gothic" w:hAnsi="Century Gothic"/>
                <w:b w:val="0"/>
                <w:bCs/>
                <w:i/>
                <w:iCs/>
                <w:color w:val="000000"/>
                <w:sz w:val="20"/>
                <w:szCs w:val="20"/>
              </w:rPr>
              <w:t>Indicate consortium members and lead partner, if applicable</w:t>
            </w:r>
            <w:r w:rsidRPr="00812842">
              <w:rPr>
                <w:rStyle w:val="eop"/>
                <w:rFonts w:ascii="Century Gothic" w:hAnsi="Century Gothic"/>
                <w:b w:val="0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CC38D8" w14:textId="77777777" w:rsid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31F5654A" w14:textId="77777777" w:rsidR="00812842" w:rsidRDefault="00812842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</w:p>
          <w:p w14:paraId="3E2B853C" w14:textId="1EC688AF" w:rsidR="00812842" w:rsidRDefault="00812842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</w:p>
          <w:p w14:paraId="41765F5A" w14:textId="77777777" w:rsidR="00812842" w:rsidRDefault="00812842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</w:p>
          <w:p w14:paraId="2A420DE7" w14:textId="2E3B90B7" w:rsidR="00812842" w:rsidRPr="00812842" w:rsidRDefault="00812842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</w:p>
        </w:tc>
      </w:tr>
      <w:tr w:rsidR="00F77D77" w:rsidRPr="00812842" w14:paraId="404928AD" w14:textId="77777777" w:rsidTr="63C53D1B">
        <w:tc>
          <w:tcPr>
            <w:tcW w:w="22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9C80"/>
            <w:hideMark/>
          </w:tcPr>
          <w:p w14:paraId="2828FAF3" w14:textId="4E1B0EA6" w:rsidR="00F77D77" w:rsidRPr="00812842" w:rsidRDefault="00812842" w:rsidP="63C53D1B">
            <w:pPr>
              <w:spacing w:line="240" w:lineRule="auto"/>
              <w:textAlignment w:val="baseline"/>
              <w:rPr>
                <w:rFonts w:eastAsia="Times New Roman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 xml:space="preserve">Contact </w:t>
            </w:r>
            <w:r w:rsidR="744F4F71"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>p</w:t>
            </w:r>
            <w:r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>erson</w:t>
            </w:r>
          </w:p>
          <w:p w14:paraId="472FF7FF" w14:textId="3E814203" w:rsidR="00F77D77" w:rsidRPr="00812842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(</w:t>
            </w:r>
            <w:r w:rsidR="00812842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name and title</w:t>
            </w:r>
            <w:r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):  </w:t>
            </w:r>
            <w:r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1649C290" w14:textId="77777777" w:rsidR="00F77D77" w:rsidRPr="00812842" w:rsidRDefault="00F77D77" w:rsidP="00F77D77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7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B9C862" w14:textId="77777777" w:rsidR="00F77D77" w:rsidRPr="00812842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0617B4C8" w14:textId="77777777" w:rsidTr="63C53D1B">
        <w:tc>
          <w:tcPr>
            <w:tcW w:w="22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9C80"/>
            <w:hideMark/>
          </w:tcPr>
          <w:p w14:paraId="3106CCFD" w14:textId="416A7780" w:rsidR="00F77D77" w:rsidRPr="00F77D77" w:rsidRDefault="369028D0" w:rsidP="63C53D1B">
            <w:pPr>
              <w:spacing w:line="240" w:lineRule="auto"/>
              <w:rPr>
                <w:rFonts w:eastAsia="Times New Roman"/>
                <w:color w:val="auto"/>
                <w:sz w:val="24"/>
                <w:szCs w:val="24"/>
                <w:lang w:eastAsia="en-GB"/>
              </w:rPr>
            </w:pPr>
            <w:r w:rsidRPr="63C53D1B">
              <w:rPr>
                <w:rFonts w:eastAsia="Times New Roman"/>
                <w:color w:val="auto"/>
                <w:sz w:val="24"/>
                <w:szCs w:val="24"/>
                <w:lang w:eastAsia="en-GB"/>
              </w:rPr>
              <w:t>Contact information:</w:t>
            </w:r>
          </w:p>
          <w:p w14:paraId="51AA3CDA" w14:textId="066E32F7" w:rsidR="00F77D77" w:rsidRPr="00F77D77" w:rsidRDefault="00F77D77" w:rsidP="63C53D1B">
            <w:pPr>
              <w:spacing w:line="240" w:lineRule="auto"/>
              <w:textAlignment w:val="baseline"/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</w:pPr>
          </w:p>
          <w:p w14:paraId="0AED6664" w14:textId="77777777" w:rsidR="00F77D77" w:rsidRPr="00F77D77" w:rsidRDefault="00F77D77" w:rsidP="00F77D77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7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7DD315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5A9E2E25" w14:textId="77777777" w:rsidTr="63C53D1B">
        <w:tc>
          <w:tcPr>
            <w:tcW w:w="22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9C80"/>
            <w:hideMark/>
          </w:tcPr>
          <w:p w14:paraId="567F2290" w14:textId="645287CF" w:rsidR="00F77D77" w:rsidRPr="00F77D77" w:rsidRDefault="00F77D77" w:rsidP="63C53D1B">
            <w:pPr>
              <w:spacing w:line="240" w:lineRule="auto"/>
              <w:textAlignment w:val="baseline"/>
              <w:rPr>
                <w:rFonts w:eastAsia="Times New Roman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>Dat</w:t>
            </w:r>
            <w:r w:rsidR="50F211FF"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>e</w:t>
            </w:r>
            <w:r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>: </w:t>
            </w:r>
            <w:r w:rsidRPr="63C53D1B">
              <w:rPr>
                <w:rFonts w:eastAsia="Times New Roman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665DDA35" w14:textId="77777777" w:rsidR="00F77D77" w:rsidRPr="00F77D77" w:rsidRDefault="00F77D77" w:rsidP="00F77D77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7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8912AC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2E64F807" w14:textId="77777777" w:rsidTr="63C53D1B">
        <w:tc>
          <w:tcPr>
            <w:tcW w:w="22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9C80"/>
            <w:hideMark/>
          </w:tcPr>
          <w:p w14:paraId="015D1D3C" w14:textId="4D44A172" w:rsidR="00F77D77" w:rsidRPr="00F77D77" w:rsidRDefault="288210ED" w:rsidP="63C53D1B">
            <w:pPr>
              <w:spacing w:line="240" w:lineRule="auto"/>
              <w:textAlignment w:val="baseline"/>
              <w:rPr>
                <w:rFonts w:eastAsia="Times New Roman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>Project</w:t>
            </w:r>
            <w:r w:rsidR="2B838E2A"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 xml:space="preserve"> title</w:t>
            </w:r>
            <w:r w:rsidR="00F77D77"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>:</w:t>
            </w:r>
            <w:r w:rsidR="00F77D77" w:rsidRPr="63C53D1B">
              <w:rPr>
                <w:rFonts w:eastAsia="Times New Roman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6C372777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1AF1E191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7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6734E4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63C53D1B" w14:paraId="332E0330" w14:textId="77777777" w:rsidTr="63C53D1B">
        <w:tc>
          <w:tcPr>
            <w:tcW w:w="2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9C80"/>
            <w:hideMark/>
          </w:tcPr>
          <w:p w14:paraId="2166E1BA" w14:textId="3A029BB1" w:rsidR="35013F59" w:rsidRDefault="35013F59" w:rsidP="63C53D1B">
            <w:pPr>
              <w:spacing w:line="240" w:lineRule="auto"/>
              <w:rPr>
                <w:rFonts w:eastAsia="Times New Roman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63C53D1B"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  <w:t>Project duration:</w:t>
            </w:r>
          </w:p>
          <w:p w14:paraId="3E15F441" w14:textId="6F60A95B" w:rsidR="63C53D1B" w:rsidRDefault="63C53D1B" w:rsidP="63C53D1B">
            <w:pPr>
              <w:spacing w:line="240" w:lineRule="auto"/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</w:pPr>
          </w:p>
          <w:p w14:paraId="00E442FE" w14:textId="7C0B4903" w:rsidR="63C53D1B" w:rsidRDefault="63C53D1B" w:rsidP="63C53D1B">
            <w:pPr>
              <w:spacing w:line="240" w:lineRule="auto"/>
              <w:rPr>
                <w:rFonts w:eastAsia="Times New Roman"/>
                <w:color w:val="auto"/>
                <w:sz w:val="24"/>
                <w:szCs w:val="24"/>
                <w:lang w:val="sr-Latn-RS" w:eastAsia="en-GB"/>
              </w:rPr>
            </w:pPr>
          </w:p>
        </w:tc>
        <w:tc>
          <w:tcPr>
            <w:tcW w:w="7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4BB2DB" w14:textId="49B29BC7" w:rsidR="63C53D1B" w:rsidRDefault="63C53D1B" w:rsidP="63C53D1B">
            <w:pPr>
              <w:spacing w:line="240" w:lineRule="auto"/>
              <w:rPr>
                <w:rFonts w:eastAsia="Times New Roman"/>
                <w:b w:val="0"/>
                <w:color w:val="auto"/>
                <w:sz w:val="24"/>
                <w:szCs w:val="24"/>
                <w:lang w:val="en-GB" w:eastAsia="en-GB"/>
              </w:rPr>
            </w:pPr>
          </w:p>
        </w:tc>
      </w:tr>
    </w:tbl>
    <w:p w14:paraId="728BFF47" w14:textId="77777777" w:rsidR="00F77D77" w:rsidRPr="00F77D77" w:rsidRDefault="00F77D77" w:rsidP="00F77D77">
      <w:pPr>
        <w:spacing w:line="240" w:lineRule="auto"/>
        <w:ind w:left="-900"/>
        <w:textAlignment w:val="baseline"/>
        <w:rPr>
          <w:rFonts w:eastAsia="Times New Roman" w:cstheme="minorHAnsi"/>
          <w:b w:val="0"/>
          <w:color w:val="auto"/>
          <w:sz w:val="24"/>
          <w:szCs w:val="24"/>
          <w:lang w:val="en-GB" w:eastAsia="en-GB"/>
        </w:rPr>
      </w:pPr>
      <w:r w:rsidRPr="00F77D77">
        <w:rPr>
          <w:rFonts w:eastAsia="Times New Roman" w:cstheme="minorHAnsi"/>
          <w:b w:val="0"/>
          <w:color w:val="auto"/>
          <w:sz w:val="24"/>
          <w:szCs w:val="24"/>
          <w:lang w:val="en-GB" w:eastAsia="en-GB"/>
        </w:rPr>
        <w:t> </w:t>
      </w:r>
    </w:p>
    <w:tbl>
      <w:tblPr>
        <w:tblW w:w="100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7"/>
        <w:gridCol w:w="5145"/>
        <w:gridCol w:w="1433"/>
        <w:gridCol w:w="2127"/>
      </w:tblGrid>
      <w:tr w:rsidR="00F77D77" w:rsidRPr="00F77D77" w14:paraId="00F898A9" w14:textId="77777777" w:rsidTr="00812842">
        <w:tc>
          <w:tcPr>
            <w:tcW w:w="100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7FCD45B8" w14:textId="04BCF2E3" w:rsidR="00F77D77" w:rsidRPr="00F77D77" w:rsidRDefault="00812842" w:rsidP="00F77D77">
            <w:pPr>
              <w:numPr>
                <w:ilvl w:val="0"/>
                <w:numId w:val="1"/>
              </w:numPr>
              <w:spacing w:line="240" w:lineRule="auto"/>
              <w:ind w:left="360" w:firstLine="0"/>
              <w:textAlignment w:val="baseline"/>
              <w:divId w:val="1059940390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Issue</w:t>
            </w:r>
            <w:r w:rsidR="00F77D77"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: </w:t>
            </w:r>
            <w:r w:rsidRPr="00812842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>What is the problem that your project addresses? Max 500 words.</w:t>
            </w:r>
          </w:p>
        </w:tc>
      </w:tr>
      <w:tr w:rsidR="00F77D77" w:rsidRPr="00F77D77" w14:paraId="4050E7DF" w14:textId="77777777" w:rsidTr="00812842"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4F0F5F" w14:textId="16739B10" w:rsidR="007365E4" w:rsidRDefault="00F77D77" w:rsidP="006D4F83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18CA54C7" w14:textId="2523099F" w:rsidR="007365E4" w:rsidRDefault="007365E4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</w:p>
          <w:p w14:paraId="4C34DC7F" w14:textId="22FBD5C5" w:rsidR="007365E4" w:rsidRDefault="007365E4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</w:p>
          <w:p w14:paraId="3244B40B" w14:textId="77777777" w:rsidR="007365E4" w:rsidRPr="00F77D77" w:rsidRDefault="007365E4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</w:p>
          <w:p w14:paraId="5A2B0AF9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812842" w14:paraId="6A05484F" w14:textId="77777777" w:rsidTr="00812842"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7ADC21B0" w14:textId="57F0CDBD" w:rsidR="00F77D77" w:rsidRPr="00F77D77" w:rsidRDefault="00812842" w:rsidP="00F77D77">
            <w:pPr>
              <w:numPr>
                <w:ilvl w:val="0"/>
                <w:numId w:val="2"/>
              </w:numPr>
              <w:spacing w:line="240" w:lineRule="auto"/>
              <w:ind w:left="360" w:firstLine="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Target</w:t>
            </w:r>
            <w:r w:rsidR="00F77D77"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: </w:t>
            </w:r>
            <w:r w:rsidRPr="00812842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>At whom is the project aimed? Be as specific as possible, e.g., “young women with disabilities” rather than “the public”. Please provide estimates on the number of target beneficiaries.</w:t>
            </w:r>
          </w:p>
        </w:tc>
      </w:tr>
      <w:tr w:rsidR="00F77D77" w:rsidRPr="00812842" w14:paraId="03DE62A0" w14:textId="77777777" w:rsidTr="00812842"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B3E3C6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  <w:p w14:paraId="7B362467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  <w:p w14:paraId="671F7ED3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  <w:p w14:paraId="3E5144C9" w14:textId="7534CC9B" w:rsid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  <w:p w14:paraId="4EC8AE95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pt-PT" w:eastAsia="en-GB"/>
              </w:rPr>
              <w:t> </w:t>
            </w:r>
          </w:p>
        </w:tc>
      </w:tr>
      <w:tr w:rsidR="00F77D77" w:rsidRPr="00812842" w14:paraId="3C53B090" w14:textId="77777777" w:rsidTr="00812842"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057A3519" w14:textId="1DE931C0" w:rsidR="00F77D77" w:rsidRPr="00812842" w:rsidRDefault="00812842" w:rsidP="00F77D77">
            <w:pPr>
              <w:numPr>
                <w:ilvl w:val="0"/>
                <w:numId w:val="3"/>
              </w:numPr>
              <w:spacing w:line="240" w:lineRule="auto"/>
              <w:ind w:left="360" w:firstLine="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Objective</w:t>
            </w:r>
            <w:r w:rsidR="00F77D77"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:</w:t>
            </w:r>
            <w:r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 xml:space="preserve"> </w:t>
            </w:r>
            <w:r w:rsidRPr="00812842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>In one sentence, state what change your project is aiming to achieve overall.</w:t>
            </w:r>
            <w:r w:rsidR="00F77D77" w:rsidRPr="00F77D77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> </w:t>
            </w:r>
            <w:r w:rsidR="00F77D77"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812842" w14:paraId="173D0B3D" w14:textId="77777777" w:rsidTr="00812842"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A94BCB" w14:textId="77777777" w:rsidR="00F77D77" w:rsidRPr="00812842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06CD8F87" w14:textId="77777777" w:rsidR="00F77D77" w:rsidRPr="00812842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1707ED5C" w14:textId="77777777" w:rsidR="00F77D77" w:rsidRPr="00812842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2629A88F" w14:textId="77777777" w:rsidR="00F77D77" w:rsidRPr="00812842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27342A07" w14:textId="77777777" w:rsidR="00F77D77" w:rsidRPr="00812842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35C8B45A" w14:textId="77777777" w:rsidTr="00812842"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1BE4DB95" w14:textId="0F31650F" w:rsidR="00F77D77" w:rsidRPr="00F77D77" w:rsidRDefault="00F77D77" w:rsidP="00F77D77">
            <w:pPr>
              <w:numPr>
                <w:ilvl w:val="0"/>
                <w:numId w:val="4"/>
              </w:numPr>
              <w:spacing w:line="240" w:lineRule="auto"/>
              <w:ind w:left="360" w:firstLine="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lastRenderedPageBreak/>
              <w:t>R</w:t>
            </w:r>
            <w:r w:rsidR="00812842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esults</w:t>
            </w:r>
            <w:r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: </w:t>
            </w:r>
            <w:r w:rsidR="00812842" w:rsidRPr="00812842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>List 2-4 results your project aims to realize, focusing on changes in knowledge, skills, capacity, behavior, or performance of beneficiaries. Provide at least one indicator per result.</w:t>
            </w:r>
          </w:p>
        </w:tc>
      </w:tr>
      <w:tr w:rsidR="00F77D77" w:rsidRPr="00F77D77" w14:paraId="0F154B1C" w14:textId="77777777" w:rsidTr="00812842"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F1C85D" w14:textId="19A06DCE" w:rsidR="007365E4" w:rsidRPr="00F77D77" w:rsidRDefault="00F77D77" w:rsidP="007365E4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0F5A722B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1BDAA547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2E035D7A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5709CB13" w14:textId="77777777" w:rsid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5225CC23" w14:textId="3AA13F65" w:rsidR="007365E4" w:rsidRPr="00F77D77" w:rsidRDefault="007365E4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</w:p>
        </w:tc>
      </w:tr>
      <w:tr w:rsidR="00F77D77" w:rsidRPr="00812842" w14:paraId="7A042774" w14:textId="77777777" w:rsidTr="00812842"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3EEF3655" w14:textId="022FD34A" w:rsidR="00F77D77" w:rsidRPr="00812842" w:rsidRDefault="00812842" w:rsidP="00F77D77">
            <w:pPr>
              <w:numPr>
                <w:ilvl w:val="0"/>
                <w:numId w:val="5"/>
              </w:numPr>
              <w:spacing w:line="240" w:lineRule="auto"/>
              <w:ind w:left="360" w:firstLine="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Activities</w:t>
            </w:r>
            <w:r w:rsidR="00F77D77" w:rsidRPr="00F77D77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>: </w:t>
            </w:r>
            <w:r w:rsidRPr="00812842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>List and describe all activities to be carried out under this initiative.</w:t>
            </w:r>
            <w:r w:rsidR="00F77D77" w:rsidRPr="00F77D77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> </w:t>
            </w:r>
            <w:r w:rsidR="00F77D77"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6B9FF11C" w14:textId="77777777" w:rsidTr="00812842"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6A7F69" w14:textId="57F8CD60" w:rsidR="00F77D77" w:rsidRPr="00F77D77" w:rsidRDefault="00812842" w:rsidP="00F77D77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eastAsia="Times New Roman" w:cstheme="minorHAnsi"/>
                <w:b w:val="0"/>
                <w:color w:val="auto"/>
                <w:sz w:val="24"/>
                <w:szCs w:val="24"/>
                <w:u w:val="single"/>
                <w:lang w:val="sr-Latn-RS" w:eastAsia="en-GB"/>
              </w:rPr>
              <w:t>Activity No.</w:t>
            </w:r>
            <w:r w:rsidR="00F77D77"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A692C5" w14:textId="3E0A51C2" w:rsidR="00F77D77" w:rsidRPr="00F77D77" w:rsidRDefault="00812842" w:rsidP="00F77D77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u w:val="single"/>
                <w:lang w:val="sr-Latn-RS" w:eastAsia="en-GB"/>
              </w:rPr>
              <w:t>Activity title + brief description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596F2D" w14:textId="5216E2AA" w:rsidR="00F77D77" w:rsidRPr="00F77D77" w:rsidRDefault="00812842" w:rsidP="00F77D77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u w:val="single"/>
                <w:lang w:val="sr-Latn-RS" w:eastAsia="en-GB"/>
              </w:rPr>
              <w:t>Timeframe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0AE27E" w14:textId="39AB6CDD" w:rsidR="00F77D77" w:rsidRPr="00F77D77" w:rsidRDefault="00812842" w:rsidP="00F77D77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12842">
              <w:rPr>
                <w:rFonts w:eastAsia="Times New Roman" w:cstheme="minorHAnsi"/>
                <w:b w:val="0"/>
                <w:color w:val="auto"/>
                <w:sz w:val="24"/>
                <w:szCs w:val="24"/>
                <w:u w:val="single"/>
                <w:lang w:val="sr-Latn-RS" w:eastAsia="en-GB"/>
              </w:rPr>
              <w:t>Location (town/village</w:t>
            </w:r>
          </w:p>
        </w:tc>
      </w:tr>
      <w:tr w:rsidR="00F77D77" w:rsidRPr="00F77D77" w14:paraId="385856D9" w14:textId="77777777" w:rsidTr="00812842"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F1AA64" w14:textId="51DB3B3B" w:rsidR="00F77D77" w:rsidRPr="00F77D77" w:rsidRDefault="00812842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Activity</w:t>
            </w:r>
            <w:r w:rsidR="00F77D77"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 1</w:t>
            </w:r>
            <w:r w:rsidR="00F77D77"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22BBD5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8CBDCF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5A8975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812842" w:rsidRPr="00F77D77" w14:paraId="2D8F8BAD" w14:textId="77777777" w:rsidTr="00812842"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089AB9" w14:textId="5045E30B" w:rsidR="00812842" w:rsidRPr="00F77D77" w:rsidRDefault="00812842" w:rsidP="00812842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B1559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Activity </w:t>
            </w:r>
            <w:r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2</w:t>
            </w:r>
            <w:r w:rsidRPr="00B1559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248785" w14:textId="77777777" w:rsidR="00812842" w:rsidRPr="00F77D77" w:rsidRDefault="00812842" w:rsidP="00812842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6FCAC3" w14:textId="77777777" w:rsidR="00812842" w:rsidRPr="00F77D77" w:rsidRDefault="00812842" w:rsidP="00812842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C285B0" w14:textId="77777777" w:rsidR="00812842" w:rsidRPr="00F77D77" w:rsidRDefault="00812842" w:rsidP="00812842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812842" w:rsidRPr="00F77D77" w14:paraId="227D2001" w14:textId="77777777" w:rsidTr="00812842"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EE4469" w14:textId="3DA9B754" w:rsidR="00812842" w:rsidRPr="00F77D77" w:rsidRDefault="00812842" w:rsidP="00812842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B1559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Activity </w:t>
            </w:r>
            <w:r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3</w:t>
            </w:r>
            <w:r w:rsidRPr="00B1559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C364CF" w14:textId="77777777" w:rsidR="00812842" w:rsidRPr="00F77D77" w:rsidRDefault="00812842" w:rsidP="00812842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FF2BFF" w14:textId="77777777" w:rsidR="00812842" w:rsidRPr="00F77D77" w:rsidRDefault="00812842" w:rsidP="00812842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47A476" w14:textId="77777777" w:rsidR="00812842" w:rsidRPr="00F77D77" w:rsidRDefault="00812842" w:rsidP="00812842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812842" w:rsidRPr="00F77D77" w14:paraId="15DDF488" w14:textId="77777777" w:rsidTr="00812842"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4197BD" w14:textId="79B58F55" w:rsidR="00812842" w:rsidRPr="00F77D77" w:rsidRDefault="00812842" w:rsidP="00812842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B1559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Activity </w:t>
            </w:r>
            <w:r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4</w:t>
            </w:r>
            <w:r w:rsidRPr="00B1559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66EB2D" w14:textId="77777777" w:rsidR="00812842" w:rsidRPr="00F77D77" w:rsidRDefault="00812842" w:rsidP="00812842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58FC0E" w14:textId="77777777" w:rsidR="00812842" w:rsidRPr="00F77D77" w:rsidRDefault="00812842" w:rsidP="00812842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CA95B4" w14:textId="77777777" w:rsidR="00812842" w:rsidRPr="00F77D77" w:rsidRDefault="00812842" w:rsidP="00812842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812842" w:rsidRPr="00F77D77" w14:paraId="262EB904" w14:textId="77777777" w:rsidTr="00812842"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FACC96" w14:textId="0CC6935A" w:rsidR="00812842" w:rsidRPr="00F77D77" w:rsidRDefault="00812842" w:rsidP="00812842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B1559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Activity </w:t>
            </w:r>
            <w:r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5</w:t>
            </w:r>
            <w:r w:rsidRPr="00B15592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8785C2" w14:textId="77777777" w:rsidR="00812842" w:rsidRPr="00F77D77" w:rsidRDefault="00812842" w:rsidP="00812842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2359A3" w14:textId="77777777" w:rsidR="00812842" w:rsidRPr="00F77D77" w:rsidRDefault="00812842" w:rsidP="00812842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32AD4A" w14:textId="77777777" w:rsidR="00812842" w:rsidRPr="00F77D77" w:rsidRDefault="00812842" w:rsidP="00812842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167A4924" w14:textId="77777777" w:rsidTr="00812842">
        <w:tc>
          <w:tcPr>
            <w:tcW w:w="1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7C8CB7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sr-Latn-RS" w:eastAsia="en-GB"/>
              </w:rPr>
              <w:t>…</w:t>
            </w: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2F4682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B0D6FF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34D272" w14:textId="77777777" w:rsidR="00F77D77" w:rsidRPr="00F77D77" w:rsidRDefault="00F77D77" w:rsidP="00F77D77">
            <w:pPr>
              <w:spacing w:line="240" w:lineRule="auto"/>
              <w:ind w:left="72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  <w:tr w:rsidR="00F77D77" w:rsidRPr="00F77D77" w14:paraId="06DF2EBC" w14:textId="77777777" w:rsidTr="00812842">
        <w:trPr>
          <w:trHeight w:val="300"/>
        </w:trPr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6C54A8DE" w14:textId="65707AA6" w:rsidR="00F77D77" w:rsidRPr="00F77D77" w:rsidRDefault="00812842" w:rsidP="00F77D77">
            <w:pPr>
              <w:numPr>
                <w:ilvl w:val="0"/>
                <w:numId w:val="6"/>
              </w:numPr>
              <w:spacing w:line="240" w:lineRule="auto"/>
              <w:ind w:left="360" w:firstLine="0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812842">
              <w:rPr>
                <w:rFonts w:eastAsia="Times New Roman" w:cstheme="minorHAnsi"/>
                <w:bCs/>
                <w:color w:val="auto"/>
                <w:sz w:val="24"/>
                <w:szCs w:val="24"/>
                <w:lang w:val="sr-Latn-RS" w:eastAsia="en-GB"/>
              </w:rPr>
              <w:t xml:space="preserve">Monitoring and evaluation: </w:t>
            </w:r>
            <w:r w:rsidRPr="00812842">
              <w:rPr>
                <w:rFonts w:eastAsia="Times New Roman" w:cstheme="minorHAnsi"/>
                <w:b w:val="0"/>
                <w:i/>
                <w:iCs/>
                <w:color w:val="auto"/>
                <w:sz w:val="24"/>
                <w:szCs w:val="24"/>
                <w:lang w:val="sr-Latn-RS" w:eastAsia="en-GB"/>
              </w:rPr>
              <w:t>Briefly describe how you will monitor and evaluate whether or not the project has achieved the intended outcomes and the objective. Max 200 words.</w:t>
            </w:r>
          </w:p>
        </w:tc>
      </w:tr>
      <w:tr w:rsidR="00F77D77" w:rsidRPr="00F77D77" w14:paraId="62DEF9AC" w14:textId="77777777" w:rsidTr="00812842">
        <w:trPr>
          <w:trHeight w:val="300"/>
        </w:trPr>
        <w:tc>
          <w:tcPr>
            <w:tcW w:w="100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108CEF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04FB6DDE" w14:textId="0CB3943D" w:rsid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3CB2843D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2787E08B" w14:textId="77777777" w:rsid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  <w:p w14:paraId="504ADBCC" w14:textId="77777777" w:rsidR="00F77D77" w:rsidRPr="00F77D77" w:rsidRDefault="00F77D77" w:rsidP="00F77D77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</w:pPr>
            <w:r w:rsidRPr="00F77D77">
              <w:rPr>
                <w:rFonts w:eastAsia="Times New Roman" w:cstheme="minorHAnsi"/>
                <w:b w:val="0"/>
                <w:color w:val="auto"/>
                <w:sz w:val="24"/>
                <w:szCs w:val="24"/>
                <w:lang w:val="en-GB" w:eastAsia="en-GB"/>
              </w:rPr>
              <w:t> </w:t>
            </w:r>
          </w:p>
        </w:tc>
      </w:tr>
    </w:tbl>
    <w:p w14:paraId="1F1D3026" w14:textId="77777777" w:rsidR="00F77D77" w:rsidRPr="00F77D77" w:rsidRDefault="00F77D77" w:rsidP="00F77D77">
      <w:pPr>
        <w:spacing w:line="240" w:lineRule="auto"/>
        <w:textAlignment w:val="baseline"/>
        <w:rPr>
          <w:rFonts w:eastAsia="Times New Roman" w:cstheme="minorHAnsi"/>
          <w:b w:val="0"/>
          <w:color w:val="auto"/>
          <w:sz w:val="24"/>
          <w:szCs w:val="24"/>
          <w:lang w:val="en-GB" w:eastAsia="en-GB"/>
        </w:rPr>
      </w:pPr>
      <w:r w:rsidRPr="00F77D77">
        <w:rPr>
          <w:rFonts w:eastAsia="Times New Roman" w:cstheme="minorHAnsi"/>
          <w:b w:val="0"/>
          <w:color w:val="auto"/>
          <w:sz w:val="24"/>
          <w:szCs w:val="24"/>
          <w:lang w:val="en-GB" w:eastAsia="en-GB"/>
        </w:rPr>
        <w:t> </w:t>
      </w:r>
    </w:p>
    <w:sectPr w:rsidR="00F77D77" w:rsidRPr="00F77D77" w:rsidSect="00C905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414" w:right="1152" w:bottom="720" w:left="1152" w:header="0" w:footer="288" w:gutter="0"/>
      <w:pgNumType w:start="1"/>
      <w:cols w:space="720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F102D" w14:textId="77777777" w:rsidR="00E9332C" w:rsidRDefault="00E9332C">
      <w:r>
        <w:separator/>
      </w:r>
    </w:p>
    <w:p w14:paraId="3BAC906C" w14:textId="77777777" w:rsidR="00E9332C" w:rsidRDefault="00E9332C"/>
  </w:endnote>
  <w:endnote w:type="continuationSeparator" w:id="0">
    <w:p w14:paraId="76A1E9D8" w14:textId="77777777" w:rsidR="00E9332C" w:rsidRDefault="00E9332C">
      <w:r>
        <w:continuationSeparator/>
      </w:r>
    </w:p>
    <w:p w14:paraId="3C95016C" w14:textId="77777777" w:rsidR="00E9332C" w:rsidRDefault="00E933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1F429" w14:textId="77777777" w:rsidR="00D276BD" w:rsidRDefault="00D276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C74A1" w14:textId="1E5388A4" w:rsidR="00DF027C" w:rsidRDefault="00D276BD" w:rsidP="00C90519">
    <w:pPr>
      <w:pStyle w:val="Footer"/>
      <w:tabs>
        <w:tab w:val="center" w:pos="4968"/>
        <w:tab w:val="left" w:pos="6684"/>
      </w:tabs>
    </w:pPr>
    <w:r>
      <w:rPr>
        <w:sz w:val="20"/>
        <w:szCs w:val="16"/>
      </w:rPr>
      <w:t xml:space="preserve">ALVED </w:t>
    </w:r>
    <w:r>
      <w:rPr>
        <w:sz w:val="20"/>
        <w:szCs w:val="16"/>
      </w:rPr>
      <w:t>2020/2.2.3</w:t>
    </w:r>
    <w:bookmarkStart w:id="0" w:name="_GoBack"/>
    <w:bookmarkEnd w:id="0"/>
    <w:r w:rsidR="00C90519">
      <w:tab/>
    </w:r>
    <w:sdt>
      <w:sdtPr>
        <w:id w:val="62874891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F027C">
          <w:fldChar w:fldCharType="begin"/>
        </w:r>
        <w:r w:rsidR="00DF027C">
          <w:instrText xml:space="preserve"> PAGE   \* MERGEFORMAT </w:instrText>
        </w:r>
        <w:r w:rsidR="00DF027C">
          <w:fldChar w:fldCharType="separate"/>
        </w:r>
        <w:r w:rsidR="006E5716">
          <w:rPr>
            <w:noProof/>
          </w:rPr>
          <w:t>1</w:t>
        </w:r>
        <w:r w:rsidR="00DF027C">
          <w:rPr>
            <w:noProof/>
          </w:rPr>
          <w:fldChar w:fldCharType="end"/>
        </w:r>
      </w:sdtContent>
    </w:sdt>
    <w:r w:rsidR="00C90519">
      <w:rPr>
        <w:noProof/>
      </w:rPr>
      <w:tab/>
    </w:r>
  </w:p>
  <w:p w14:paraId="128308AD" w14:textId="77777777" w:rsidR="00DF027C" w:rsidRDefault="00DF02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BFDF8" w14:textId="77777777" w:rsidR="00D276BD" w:rsidRDefault="00D276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2D38E" w14:textId="77777777" w:rsidR="00E9332C" w:rsidRDefault="00E9332C">
      <w:r>
        <w:separator/>
      </w:r>
    </w:p>
    <w:p w14:paraId="23AADAA2" w14:textId="77777777" w:rsidR="00E9332C" w:rsidRDefault="00E9332C"/>
  </w:footnote>
  <w:footnote w:type="continuationSeparator" w:id="0">
    <w:p w14:paraId="440DE6E3" w14:textId="77777777" w:rsidR="00E9332C" w:rsidRDefault="00E9332C">
      <w:r>
        <w:continuationSeparator/>
      </w:r>
    </w:p>
    <w:p w14:paraId="645F6F00" w14:textId="77777777" w:rsidR="00E9332C" w:rsidRDefault="00E933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0C8B1" w14:textId="77777777" w:rsidR="00D276BD" w:rsidRDefault="00D276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38" w:type="dxa"/>
      <w:tblBorders>
        <w:top w:val="single" w:sz="36" w:space="0" w:color="082A75" w:themeColor="text2"/>
        <w:left w:val="single" w:sz="36" w:space="0" w:color="082A75" w:themeColor="text2"/>
        <w:bottom w:val="single" w:sz="36" w:space="0" w:color="082A75" w:themeColor="text2"/>
        <w:right w:val="single" w:sz="36" w:space="0" w:color="082A75" w:themeColor="text2"/>
        <w:insideH w:val="single" w:sz="36" w:space="0" w:color="082A75" w:themeColor="text2"/>
        <w:insideV w:val="single" w:sz="36" w:space="0" w:color="082A75" w:themeColor="text2"/>
      </w:tblBorders>
      <w:tblLook w:val="0000" w:firstRow="0" w:lastRow="0" w:firstColumn="0" w:lastColumn="0" w:noHBand="0" w:noVBand="0"/>
    </w:tblPr>
    <w:tblGrid>
      <w:gridCol w:w="10038"/>
    </w:tblGrid>
    <w:tr w:rsidR="00D077E9" w14:paraId="46DE0D48" w14:textId="77777777" w:rsidTr="63C53D1B">
      <w:trPr>
        <w:trHeight w:val="1530"/>
      </w:trPr>
      <w:tc>
        <w:tcPr>
          <w:tcW w:w="10038" w:type="dxa"/>
          <w:tcBorders>
            <w:top w:val="nil"/>
            <w:left w:val="nil"/>
            <w:bottom w:val="single" w:sz="36" w:space="0" w:color="E64614"/>
            <w:right w:val="nil"/>
          </w:tcBorders>
          <w:shd w:val="clear" w:color="auto" w:fill="auto"/>
        </w:tcPr>
        <w:p w14:paraId="6DC22404" w14:textId="77777777" w:rsidR="00C90519" w:rsidRDefault="00C90519">
          <w:pPr>
            <w:pStyle w:val="Header"/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5883E8A4" wp14:editId="5780BBB6">
                <wp:simplePos x="0" y="0"/>
                <wp:positionH relativeFrom="column">
                  <wp:posOffset>3710940</wp:posOffset>
                </wp:positionH>
                <wp:positionV relativeFrom="paragraph">
                  <wp:posOffset>203200</wp:posOffset>
                </wp:positionV>
                <wp:extent cx="2937903" cy="780124"/>
                <wp:effectExtent l="0" t="0" r="0" b="1270"/>
                <wp:wrapNone/>
                <wp:docPr id="56" name="Picture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ALVED Grantmaking Logo_ horisontal transparent bck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63368" b="10069"/>
                        <a:stretch/>
                      </pic:blipFill>
                      <pic:spPr bwMode="auto">
                        <a:xfrm>
                          <a:off x="0" y="0"/>
                          <a:ext cx="2937903" cy="78012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0AE10AF" wp14:editId="30C2BBB4">
                <wp:simplePos x="0" y="0"/>
                <wp:positionH relativeFrom="column">
                  <wp:posOffset>-601981</wp:posOffset>
                </wp:positionH>
                <wp:positionV relativeFrom="paragraph">
                  <wp:posOffset>114300</wp:posOffset>
                </wp:positionV>
                <wp:extent cx="3350941" cy="868680"/>
                <wp:effectExtent l="0" t="0" r="0" b="0"/>
                <wp:wrapNone/>
                <wp:docPr id="55" name="Picture 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" name="ALVED Grantmaking Logo_ horisontal transparent bck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3363" b="50713"/>
                        <a:stretch/>
                      </pic:blipFill>
                      <pic:spPr bwMode="auto">
                        <a:xfrm>
                          <a:off x="0" y="0"/>
                          <a:ext cx="3353934" cy="86945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BEC93F4" w14:textId="77777777" w:rsidR="00C90519" w:rsidRPr="00C90519" w:rsidRDefault="00C90519" w:rsidP="00C90519"/>
        <w:p w14:paraId="4DF4E410" w14:textId="77777777" w:rsidR="00D077E9" w:rsidRPr="00C90519" w:rsidRDefault="00C90519" w:rsidP="00C90519">
          <w:pPr>
            <w:tabs>
              <w:tab w:val="left" w:pos="6624"/>
            </w:tabs>
          </w:pPr>
          <w:r>
            <w:tab/>
          </w:r>
        </w:p>
      </w:tc>
    </w:tr>
  </w:tbl>
  <w:p w14:paraId="4FB06A55" w14:textId="77777777" w:rsidR="00D077E9" w:rsidRDefault="00D077E9" w:rsidP="00C905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82090" w14:textId="77777777" w:rsidR="00D276BD" w:rsidRDefault="00D276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70E80"/>
    <w:multiLevelType w:val="multilevel"/>
    <w:tmpl w:val="D3CA7C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D31C1B"/>
    <w:multiLevelType w:val="multilevel"/>
    <w:tmpl w:val="FE1E64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587432"/>
    <w:multiLevelType w:val="multilevel"/>
    <w:tmpl w:val="E612C1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436221"/>
    <w:multiLevelType w:val="multilevel"/>
    <w:tmpl w:val="ACA82E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A95451"/>
    <w:multiLevelType w:val="multilevel"/>
    <w:tmpl w:val="BDCE2C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D51A75"/>
    <w:multiLevelType w:val="multilevel"/>
    <w:tmpl w:val="73DEA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D77"/>
    <w:rsid w:val="0002482E"/>
    <w:rsid w:val="00050324"/>
    <w:rsid w:val="00056376"/>
    <w:rsid w:val="000744BF"/>
    <w:rsid w:val="000A0150"/>
    <w:rsid w:val="000E63C9"/>
    <w:rsid w:val="00130E9D"/>
    <w:rsid w:val="00150A6D"/>
    <w:rsid w:val="00185B35"/>
    <w:rsid w:val="001F2BC8"/>
    <w:rsid w:val="001F5F6B"/>
    <w:rsid w:val="00243EBC"/>
    <w:rsid w:val="00246A35"/>
    <w:rsid w:val="00284348"/>
    <w:rsid w:val="002F51F5"/>
    <w:rsid w:val="00312137"/>
    <w:rsid w:val="00330359"/>
    <w:rsid w:val="0033762F"/>
    <w:rsid w:val="00366C7E"/>
    <w:rsid w:val="00384EA3"/>
    <w:rsid w:val="003A39A1"/>
    <w:rsid w:val="003C2191"/>
    <w:rsid w:val="003D3863"/>
    <w:rsid w:val="004110DE"/>
    <w:rsid w:val="0044085A"/>
    <w:rsid w:val="00471A27"/>
    <w:rsid w:val="004B21A5"/>
    <w:rsid w:val="005037F0"/>
    <w:rsid w:val="00516A86"/>
    <w:rsid w:val="005275F6"/>
    <w:rsid w:val="00572102"/>
    <w:rsid w:val="0058468F"/>
    <w:rsid w:val="005E7855"/>
    <w:rsid w:val="005F1BB0"/>
    <w:rsid w:val="00656C4D"/>
    <w:rsid w:val="00665086"/>
    <w:rsid w:val="006D4F83"/>
    <w:rsid w:val="006E5716"/>
    <w:rsid w:val="007302B3"/>
    <w:rsid w:val="00730733"/>
    <w:rsid w:val="00730E3A"/>
    <w:rsid w:val="007365E4"/>
    <w:rsid w:val="00736AAF"/>
    <w:rsid w:val="00737407"/>
    <w:rsid w:val="00765B2A"/>
    <w:rsid w:val="00783A34"/>
    <w:rsid w:val="007C6B52"/>
    <w:rsid w:val="007D16C5"/>
    <w:rsid w:val="00812842"/>
    <w:rsid w:val="00852CD8"/>
    <w:rsid w:val="00862FE4"/>
    <w:rsid w:val="0086389A"/>
    <w:rsid w:val="0087605E"/>
    <w:rsid w:val="008B1FEE"/>
    <w:rsid w:val="00903C32"/>
    <w:rsid w:val="00916B16"/>
    <w:rsid w:val="009173B9"/>
    <w:rsid w:val="0093335D"/>
    <w:rsid w:val="0093613E"/>
    <w:rsid w:val="00943026"/>
    <w:rsid w:val="00966B81"/>
    <w:rsid w:val="009C7720"/>
    <w:rsid w:val="00A23AFA"/>
    <w:rsid w:val="00A31B3E"/>
    <w:rsid w:val="00A532F3"/>
    <w:rsid w:val="00A8489E"/>
    <w:rsid w:val="00AC29F3"/>
    <w:rsid w:val="00AD7E69"/>
    <w:rsid w:val="00B231E5"/>
    <w:rsid w:val="00B43E10"/>
    <w:rsid w:val="00C02B87"/>
    <w:rsid w:val="00C4086D"/>
    <w:rsid w:val="00C90519"/>
    <w:rsid w:val="00CA1896"/>
    <w:rsid w:val="00CA5C8E"/>
    <w:rsid w:val="00CB5B28"/>
    <w:rsid w:val="00CF5371"/>
    <w:rsid w:val="00D0323A"/>
    <w:rsid w:val="00D0559F"/>
    <w:rsid w:val="00D07171"/>
    <w:rsid w:val="00D077E9"/>
    <w:rsid w:val="00D276BD"/>
    <w:rsid w:val="00D42CB7"/>
    <w:rsid w:val="00D5413D"/>
    <w:rsid w:val="00D55276"/>
    <w:rsid w:val="00D570A9"/>
    <w:rsid w:val="00D70D02"/>
    <w:rsid w:val="00D770C7"/>
    <w:rsid w:val="00D86945"/>
    <w:rsid w:val="00D90290"/>
    <w:rsid w:val="00DD152F"/>
    <w:rsid w:val="00DE213F"/>
    <w:rsid w:val="00DF027C"/>
    <w:rsid w:val="00E00A32"/>
    <w:rsid w:val="00E20A64"/>
    <w:rsid w:val="00E22ACD"/>
    <w:rsid w:val="00E620B0"/>
    <w:rsid w:val="00E81B40"/>
    <w:rsid w:val="00E9332C"/>
    <w:rsid w:val="00EF555B"/>
    <w:rsid w:val="00F027BB"/>
    <w:rsid w:val="00F11DCF"/>
    <w:rsid w:val="00F162EA"/>
    <w:rsid w:val="00F46CBF"/>
    <w:rsid w:val="00F52D27"/>
    <w:rsid w:val="00F77D77"/>
    <w:rsid w:val="00F815F9"/>
    <w:rsid w:val="00F83527"/>
    <w:rsid w:val="00FD583F"/>
    <w:rsid w:val="00FD7488"/>
    <w:rsid w:val="00FF16B4"/>
    <w:rsid w:val="01C76DDC"/>
    <w:rsid w:val="18452704"/>
    <w:rsid w:val="288210ED"/>
    <w:rsid w:val="2B838E2A"/>
    <w:rsid w:val="35013F59"/>
    <w:rsid w:val="369028D0"/>
    <w:rsid w:val="50F211FF"/>
    <w:rsid w:val="545726BF"/>
    <w:rsid w:val="63C53D1B"/>
    <w:rsid w:val="744F4F71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attachedSchema w:val="urn:DocumentPartTemplate"/>
  <w:attachedSchema w:val="http://schemas.microsoft.com/temp/samples"/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770AF1"/>
  <w15:docId w15:val="{21F9078D-5A61-48DD-9D93-E953CBAF7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7" w:qFormat="1"/>
    <w:lsdException w:name="heading 2" w:uiPriority="4" w:qFormat="1"/>
    <w:lsdException w:name="heading 3" w:semiHidden="1" w:uiPriority="5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3" w:unhideWhenUsed="1" w:qFormat="1"/>
    <w:lsdException w:name="Hyperlink" w:semiHidden="1" w:unhideWhenUsed="1"/>
    <w:lsdException w:name="FollowedHyperlink" w:semiHidden="1" w:unhideWhenUsed="1"/>
    <w:lsdException w:name="Strong" w:semiHidden="1" w:uiPriority="2" w:unhideWhenUsed="1" w:qFormat="1"/>
    <w:lsdException w:name="Emphasis" w:semiHidden="1" w:uiPriority="2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6945"/>
    <w:pPr>
      <w:spacing w:after="0"/>
    </w:pPr>
    <w:rPr>
      <w:rFonts w:eastAsiaTheme="minorEastAsia"/>
      <w:b/>
      <w:color w:val="082A75" w:themeColor="text2"/>
      <w:sz w:val="28"/>
      <w:szCs w:val="22"/>
    </w:rPr>
  </w:style>
  <w:style w:type="paragraph" w:styleId="Heading1">
    <w:name w:val="heading 1"/>
    <w:basedOn w:val="Normal"/>
    <w:link w:val="Heading1Char"/>
    <w:uiPriority w:val="4"/>
    <w:qFormat/>
    <w:rsid w:val="00D077E9"/>
    <w:pPr>
      <w:keepNext/>
      <w:spacing w:before="240" w:after="60"/>
      <w:outlineLvl w:val="0"/>
    </w:pPr>
    <w:rPr>
      <w:rFonts w:asciiTheme="majorHAnsi" w:eastAsiaTheme="majorEastAsia" w:hAnsiTheme="majorHAnsi" w:cstheme="majorBidi"/>
      <w:color w:val="061F57" w:themeColor="text2" w:themeShade="BF"/>
      <w:kern w:val="28"/>
      <w:sz w:val="52"/>
      <w:szCs w:val="32"/>
    </w:rPr>
  </w:style>
  <w:style w:type="paragraph" w:styleId="Heading2">
    <w:name w:val="heading 2"/>
    <w:basedOn w:val="Normal"/>
    <w:next w:val="Normal"/>
    <w:link w:val="Heading2Char"/>
    <w:uiPriority w:val="4"/>
    <w:qFormat/>
    <w:rsid w:val="00DF027C"/>
    <w:pPr>
      <w:keepNext/>
      <w:spacing w:after="240" w:line="240" w:lineRule="auto"/>
      <w:outlineLvl w:val="1"/>
    </w:pPr>
    <w:rPr>
      <w:rFonts w:eastAsiaTheme="majorEastAsia" w:cstheme="majorBidi"/>
      <w:b w:val="0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uiPriority w:val="1"/>
    <w:qFormat/>
    <w:rsid w:val="00D86945"/>
    <w:pPr>
      <w:spacing w:after="200" w:line="240" w:lineRule="auto"/>
    </w:pPr>
    <w:rPr>
      <w:rFonts w:asciiTheme="majorHAnsi" w:eastAsiaTheme="majorEastAsia" w:hAnsiTheme="majorHAnsi" w:cstheme="majorBidi"/>
      <w:bCs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D86945"/>
    <w:rPr>
      <w:rFonts w:asciiTheme="majorHAnsi" w:eastAsiaTheme="majorEastAsia" w:hAnsiTheme="majorHAnsi" w:cstheme="majorBidi"/>
      <w:b/>
      <w:bCs/>
      <w:color w:val="082A75" w:themeColor="text2"/>
      <w:sz w:val="72"/>
      <w:szCs w:val="52"/>
    </w:rPr>
  </w:style>
  <w:style w:type="paragraph" w:styleId="Subtitle">
    <w:name w:val="Subtitle"/>
    <w:basedOn w:val="Normal"/>
    <w:link w:val="SubtitleChar"/>
    <w:uiPriority w:val="2"/>
    <w:qFormat/>
    <w:rsid w:val="00D86945"/>
    <w:pPr>
      <w:framePr w:hSpace="180" w:wrap="around" w:vAnchor="text" w:hAnchor="margin" w:y="1167"/>
    </w:pPr>
    <w:rPr>
      <w:b w:val="0"/>
      <w:caps/>
      <w:spacing w:val="20"/>
      <w:sz w:val="32"/>
    </w:rPr>
  </w:style>
  <w:style w:type="character" w:customStyle="1" w:styleId="SubtitleChar">
    <w:name w:val="Subtitle Char"/>
    <w:basedOn w:val="DefaultParagraphFont"/>
    <w:link w:val="Subtitle"/>
    <w:uiPriority w:val="2"/>
    <w:rsid w:val="00D86945"/>
    <w:rPr>
      <w:rFonts w:eastAsiaTheme="minorEastAsia"/>
      <w:caps/>
      <w:color w:val="082A75" w:themeColor="text2"/>
      <w:spacing w:val="20"/>
      <w:sz w:val="32"/>
      <w:szCs w:val="22"/>
    </w:rPr>
  </w:style>
  <w:style w:type="character" w:customStyle="1" w:styleId="Heading1Char">
    <w:name w:val="Heading 1 Char"/>
    <w:basedOn w:val="DefaultParagraphFont"/>
    <w:link w:val="Heading1"/>
    <w:uiPriority w:val="4"/>
    <w:rsid w:val="00D077E9"/>
    <w:rPr>
      <w:rFonts w:asciiTheme="majorHAnsi" w:eastAsiaTheme="majorEastAsia" w:hAnsiTheme="majorHAnsi" w:cstheme="majorBidi"/>
      <w:b/>
      <w:color w:val="061F57" w:themeColor="text2" w:themeShade="BF"/>
      <w:kern w:val="28"/>
      <w:sz w:val="52"/>
      <w:szCs w:val="32"/>
    </w:rPr>
  </w:style>
  <w:style w:type="paragraph" w:styleId="Header">
    <w:name w:val="header"/>
    <w:basedOn w:val="Normal"/>
    <w:link w:val="HeaderChar"/>
    <w:uiPriority w:val="8"/>
    <w:unhideWhenUsed/>
    <w:rsid w:val="005037F0"/>
  </w:style>
  <w:style w:type="character" w:customStyle="1" w:styleId="HeaderChar">
    <w:name w:val="Header Char"/>
    <w:basedOn w:val="DefaultParagraphFont"/>
    <w:link w:val="Header"/>
    <w:uiPriority w:val="8"/>
    <w:rsid w:val="0093335D"/>
  </w:style>
  <w:style w:type="paragraph" w:styleId="Footer">
    <w:name w:val="footer"/>
    <w:basedOn w:val="Normal"/>
    <w:link w:val="FooterChar"/>
    <w:uiPriority w:val="99"/>
    <w:unhideWhenUsed/>
    <w:rsid w:val="005037F0"/>
  </w:style>
  <w:style w:type="character" w:customStyle="1" w:styleId="FooterChar">
    <w:name w:val="Footer Char"/>
    <w:basedOn w:val="DefaultParagraphFont"/>
    <w:link w:val="Footer"/>
    <w:uiPriority w:val="99"/>
    <w:rsid w:val="005037F0"/>
    <w:rPr>
      <w:sz w:val="24"/>
      <w:szCs w:val="24"/>
    </w:rPr>
  </w:style>
  <w:style w:type="paragraph" w:customStyle="1" w:styleId="Name">
    <w:name w:val="Name"/>
    <w:basedOn w:val="Normal"/>
    <w:uiPriority w:val="3"/>
    <w:qFormat/>
    <w:rsid w:val="00B231E5"/>
    <w:pPr>
      <w:spacing w:line="240" w:lineRule="auto"/>
      <w:jc w:val="right"/>
    </w:pPr>
  </w:style>
  <w:style w:type="character" w:customStyle="1" w:styleId="Heading2Char">
    <w:name w:val="Heading 2 Char"/>
    <w:basedOn w:val="DefaultParagraphFont"/>
    <w:link w:val="Heading2"/>
    <w:uiPriority w:val="4"/>
    <w:rsid w:val="00DF027C"/>
    <w:rPr>
      <w:rFonts w:eastAsiaTheme="majorEastAsia" w:cstheme="majorBidi"/>
      <w:color w:val="082A75" w:themeColor="text2"/>
      <w:sz w:val="36"/>
      <w:szCs w:val="26"/>
    </w:rPr>
  </w:style>
  <w:style w:type="table" w:styleId="TableGrid">
    <w:name w:val="Table Grid"/>
    <w:basedOn w:val="TableNormal"/>
    <w:uiPriority w:val="1"/>
    <w:rsid w:val="00FF1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unhideWhenUsed/>
    <w:rsid w:val="00D86945"/>
    <w:rPr>
      <w:color w:val="808080"/>
    </w:rPr>
  </w:style>
  <w:style w:type="paragraph" w:customStyle="1" w:styleId="Content">
    <w:name w:val="Content"/>
    <w:basedOn w:val="Normal"/>
    <w:link w:val="ContentChar"/>
    <w:qFormat/>
    <w:rsid w:val="00DF027C"/>
    <w:rPr>
      <w:b w:val="0"/>
    </w:rPr>
  </w:style>
  <w:style w:type="paragraph" w:customStyle="1" w:styleId="EmphasisText">
    <w:name w:val="Emphasis Text"/>
    <w:basedOn w:val="Normal"/>
    <w:link w:val="EmphasisTextChar"/>
    <w:qFormat/>
    <w:rsid w:val="00DF027C"/>
  </w:style>
  <w:style w:type="character" w:customStyle="1" w:styleId="ContentChar">
    <w:name w:val="Content Char"/>
    <w:basedOn w:val="DefaultParagraphFont"/>
    <w:link w:val="Content"/>
    <w:rsid w:val="00DF027C"/>
    <w:rPr>
      <w:rFonts w:eastAsiaTheme="minorEastAsia"/>
      <w:color w:val="082A75" w:themeColor="text2"/>
      <w:sz w:val="28"/>
      <w:szCs w:val="22"/>
    </w:rPr>
  </w:style>
  <w:style w:type="character" w:customStyle="1" w:styleId="EmphasisTextChar">
    <w:name w:val="Emphasis Text Char"/>
    <w:basedOn w:val="DefaultParagraphFont"/>
    <w:link w:val="EmphasisText"/>
    <w:rsid w:val="00DF027C"/>
    <w:rPr>
      <w:rFonts w:eastAsiaTheme="minorEastAsia"/>
      <w:b/>
      <w:color w:val="082A75" w:themeColor="text2"/>
      <w:sz w:val="28"/>
      <w:szCs w:val="22"/>
    </w:rPr>
  </w:style>
  <w:style w:type="paragraph" w:customStyle="1" w:styleId="paragraph">
    <w:name w:val="paragraph"/>
    <w:basedOn w:val="Normal"/>
    <w:rsid w:val="00F77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color w:val="auto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F77D77"/>
  </w:style>
  <w:style w:type="character" w:customStyle="1" w:styleId="eop">
    <w:name w:val="eop"/>
    <w:basedOn w:val="DefaultParagraphFont"/>
    <w:rsid w:val="00F77D77"/>
  </w:style>
  <w:style w:type="character" w:styleId="CommentReference">
    <w:name w:val="annotation reference"/>
    <w:basedOn w:val="DefaultParagraphFont"/>
    <w:uiPriority w:val="99"/>
    <w:semiHidden/>
    <w:unhideWhenUsed/>
    <w:rsid w:val="00F77D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7D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7D77"/>
    <w:rPr>
      <w:rFonts w:eastAsiaTheme="minorEastAsia"/>
      <w:b/>
      <w:color w:val="082A75" w:themeColor="text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D77"/>
    <w:rPr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D77"/>
    <w:rPr>
      <w:rFonts w:eastAsiaTheme="minorEastAsia"/>
      <w:b/>
      <w:bCs/>
      <w:color w:val="082A75" w:themeColor="text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1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4622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00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55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64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80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92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82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92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78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9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24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39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13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3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16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76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47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98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0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9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86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60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4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9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4184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54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4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25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507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88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12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0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07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9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56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64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94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43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5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83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25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02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7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76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59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06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3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73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3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0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81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11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66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87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87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84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80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3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82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56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8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95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43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73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66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7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02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19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65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67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247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17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2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23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1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8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74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04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7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0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0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79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39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39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1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9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51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8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38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89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19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98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02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7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0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83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15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8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73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76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02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6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39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75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64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8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82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ivmas01\Documents\PIN\1%20SER\ALVED%20Grants%20template.dotx" TargetMode="External"/></Relationships>
</file>

<file path=word/theme/theme1.xml><?xml version="1.0" encoding="utf-8"?>
<a:theme xmlns:a="http://schemas.openxmlformats.org/drawingml/2006/main" name="Custom Theme">
  <a:themeElements>
    <a:clrScheme name="Custom 29">
      <a:dk1>
        <a:srgbClr val="0F0D29"/>
      </a:dk1>
      <a:lt1>
        <a:srgbClr val="FFFFFF"/>
      </a:lt1>
      <a:dk2>
        <a:srgbClr val="082A75"/>
      </a:dk2>
      <a:lt2>
        <a:srgbClr val="E7E6E6"/>
      </a:lt2>
      <a:accent1>
        <a:srgbClr val="024F75"/>
      </a:accent1>
      <a:accent2>
        <a:srgbClr val="3592CF"/>
      </a:accent2>
      <a:accent3>
        <a:srgbClr val="34ABA2"/>
      </a:accent3>
      <a:accent4>
        <a:srgbClr val="66B2CA"/>
      </a:accent4>
      <a:accent5>
        <a:srgbClr val="C1D9CB"/>
      </a:accent5>
      <a:accent6>
        <a:srgbClr val="34ABA2"/>
      </a:accent6>
      <a:hlink>
        <a:srgbClr val="3592CF"/>
      </a:hlink>
      <a:folHlink>
        <a:srgbClr val="3592CF"/>
      </a:folHlink>
    </a:clrScheme>
    <a:fontScheme name="Custom 20">
      <a:majorFont>
        <a:latin typeface="Arial"/>
        <a:ea typeface=""/>
        <a:cs typeface=""/>
      </a:majorFont>
      <a:minorFont>
        <a:latin typeface="Calibri"/>
        <a:ea typeface=""/>
        <a:cs typeface=""/>
      </a:minorFont>
    </a:fontScheme>
    <a:fmtScheme name="Office Effects">
      <a: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65000"/>
                <a:shade val="100000"/>
                <a:satMod val="133000"/>
              </a:schemeClr>
            </a:gs>
            <a:gs pos="15000">
              <a:schemeClr val="phClr">
                <a:tint val="50000"/>
                <a:shade val="100000"/>
                <a:satMod val="140000"/>
              </a:schemeClr>
            </a:gs>
            <a:gs pos="100000">
              <a:schemeClr val="phClr">
                <a:tint val="10000"/>
                <a:shade val="100000"/>
                <a:satMod val="13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75000"/>
                <a:satMod val="160000"/>
              </a:schemeClr>
            </a:gs>
            <a:gs pos="62000">
              <a:schemeClr val="phClr">
                <a:tint val="100000"/>
                <a:shade val="100000"/>
                <a:satMod val="125000"/>
              </a:schemeClr>
            </a:gs>
            <a:gs pos="100000">
              <a:schemeClr val="phClr">
                <a:tint val="80000"/>
                <a:shade val="100000"/>
                <a:satMod val="140000"/>
              </a:schemeClr>
            </a:gs>
          </a:gsLst>
          <a:lin ang="16200000" scaled="1"/>
        </a:gradFill>
      </a:fillStyleLst>
      <a:lnStyleLst>
        <a:ln w="12700">
          <a:solidFill>
            <a:schemeClr val="phClr"/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61176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</a:effectStyleLst>
      <a:bg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40000">
              <a:schemeClr val="phClr">
                <a:tint val="100000"/>
                <a:shade val="70000"/>
                <a:satMod val="145000"/>
              </a:schemeClr>
            </a:gs>
            <a:gs pos="100000">
              <a:schemeClr val="phClr">
                <a:tint val="85000"/>
                <a:shade val="100000"/>
                <a:satMod val="15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30000">
              <a:schemeClr val="phClr">
                <a:tint val="100000"/>
                <a:shade val="65000"/>
                <a:satMod val="155000"/>
              </a:schemeClr>
            </a:gs>
            <a:gs pos="100000">
              <a:schemeClr val="phClr">
                <a:tint val="60000"/>
                <a:shade val="10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DB3C06B8B774DBEDC143F5911AC8B" ma:contentTypeVersion="14" ma:contentTypeDescription="Create a new document." ma:contentTypeScope="" ma:versionID="21d5330aea19baae1426da6de0c601e2">
  <xsd:schema xmlns:xsd="http://www.w3.org/2001/XMLSchema" xmlns:xs="http://www.w3.org/2001/XMLSchema" xmlns:p="http://schemas.microsoft.com/office/2006/metadata/properties" xmlns:ns1="http://schemas.microsoft.com/sharepoint/v3" xmlns:ns2="ab0a7928-7bbd-4150-942f-2822f48c444c" xmlns:ns3="c27ea7cb-71f0-4e84-8567-50d9397e8abf" targetNamespace="http://schemas.microsoft.com/office/2006/metadata/properties" ma:root="true" ma:fieldsID="fc1e55557f90f274ab9125107035dbce" ns1:_="" ns2:_="" ns3:_="">
    <xsd:import namespace="http://schemas.microsoft.com/sharepoint/v3"/>
    <xsd:import namespace="ab0a7928-7bbd-4150-942f-2822f48c444c"/>
    <xsd:import namespace="c27ea7cb-71f0-4e84-8567-50d9397e8a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a7928-7bbd-4150-942f-2822f48c44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7ea7cb-71f0-4e84-8567-50d9397e8ab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8BDD5A-B40E-40D5-9A4A-2BF6D680D4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EEFFD77-6258-4E28-AD7F-89B065E1F3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CA86B1-D7CB-4367-9984-CE5C0102AD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b0a7928-7bbd-4150-942f-2822f48c444c"/>
    <ds:schemaRef ds:uri="c27ea7cb-71f0-4e84-8567-50d9397e8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ALVED Grants template.dotx</Template>
  <TotalTime>2</TotalTime>
  <Pages>2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zivmas01</dc:creator>
  <cp:keywords/>
  <cp:lastModifiedBy>Masa Zivojinovic</cp:lastModifiedBy>
  <cp:revision>12</cp:revision>
  <cp:lastPrinted>2006-08-01T17:47:00Z</cp:lastPrinted>
  <dcterms:created xsi:type="dcterms:W3CDTF">2020-12-24T12:18:00Z</dcterms:created>
  <dcterms:modified xsi:type="dcterms:W3CDTF">2021-01-05T13:25:00Z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TC100670409990</vt:lpwstr>
  </property>
  <property fmtid="{D5CDD505-2E9C-101B-9397-08002B2CF9AE}" pid="3" name="ContentTypeId">
    <vt:lpwstr>0x010100258DB3C06B8B774DBEDC143F5911AC8B</vt:lpwstr>
  </property>
</Properties>
</file>